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7A7B0065" w:rsid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5BCB2032" w14:textId="77777777" w:rsidR="00E826B5" w:rsidRPr="000855FF" w:rsidRDefault="00E826B5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0A5A58D7" w14:textId="2DEB595A" w:rsidR="00E826B5" w:rsidRDefault="000855FF" w:rsidP="00E826B5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0425F">
        <w:rPr>
          <w:rFonts w:ascii="Verdana" w:hAnsi="Verdana" w:cstheme="minorHAnsi"/>
          <w:b/>
          <w:sz w:val="20"/>
        </w:rPr>
        <w:t>Z</w:t>
      </w:r>
      <w:proofErr w:type="spellEnd"/>
      <w:r w:rsidR="0000425F">
        <w:rPr>
          <w:rFonts w:ascii="Verdana" w:hAnsi="Verdana" w:cstheme="minorHAnsi"/>
          <w:b/>
          <w:sz w:val="20"/>
        </w:rPr>
        <w:t>/0</w:t>
      </w:r>
      <w:r w:rsidR="000B543A">
        <w:rPr>
          <w:rFonts w:ascii="Verdana" w:hAnsi="Verdana" w:cstheme="minorHAnsi"/>
          <w:b/>
          <w:sz w:val="20"/>
        </w:rPr>
        <w:t>1417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4F1E39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0B543A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Opracowanie dokumentacji technicznej oraz wykonanie robót budowlano-montażowych</w:t>
      </w:r>
      <w:r w:rsidR="000B543A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0B543A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 xml:space="preserve">związanych z kompensacją prądów ziemnozwarciowych na stacjach </w:t>
      </w:r>
      <w:proofErr w:type="spellStart"/>
      <w:r w:rsidR="000B543A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WN</w:t>
      </w:r>
      <w:proofErr w:type="spellEnd"/>
      <w:r w:rsidR="000B543A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/SN</w:t>
      </w:r>
      <w:r w:rsidR="000B543A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0B543A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na terenie Oddziału Białystok PGE Dystrybucja S.A. – 2 części</w:t>
      </w:r>
      <w:r w:rsidRPr="004F1E39">
        <w:rPr>
          <w:rFonts w:cstheme="minorHAnsi"/>
          <w:i/>
          <w:iCs/>
          <w:szCs w:val="18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64C1D592" w14:textId="77777777" w:rsidR="00E826B5" w:rsidRDefault="00E826B5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5E40820E" w:rsidR="004E2BC6" w:rsidRPr="0000425F" w:rsidRDefault="0000425F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00425F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osoba, </w:t>
            </w:r>
            <w:r w:rsidRPr="0000425F">
              <w:rPr>
                <w:rFonts w:cs="ArialMT"/>
                <w:b/>
                <w:sz w:val="16"/>
                <w:szCs w:val="16"/>
              </w:rPr>
              <w:t>posiadająca uprawnienia budowlane bez ograniczeń do projektowania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 technicznych w budownictwie, wpisanymi na listę członków właściwej izby samorządu zawodowego tj. zarejestrowaną w OIIB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434E6D5D" w:rsidR="004E2BC6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594334FE" w:rsidR="004E2BC6" w:rsidRPr="0000425F" w:rsidRDefault="0000425F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00425F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osoba, </w:t>
            </w:r>
            <w:r w:rsidRPr="0000425F">
              <w:rPr>
                <w:rFonts w:cs="ArialMT"/>
                <w:b/>
                <w:sz w:val="16"/>
                <w:szCs w:val="16"/>
              </w:rPr>
              <w:t>posiadająca uprawnienia budowlane bez ograniczeń do kierowania robotami budowlanymi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</w:t>
            </w:r>
            <w:r w:rsidRPr="0000425F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 </w:t>
            </w:r>
            <w:r w:rsidRPr="0000425F">
              <w:rPr>
                <w:rFonts w:cs="ArialMT"/>
                <w:b/>
                <w:sz w:val="16"/>
                <w:szCs w:val="16"/>
              </w:rPr>
              <w:t>technicznych w budownictwie, wpisaną na listę członków właściwej izby samorządu zawodowego tj. zarejestrowaną w OIIB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3BD53D34" w:rsidR="004E2BC6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826B5" w:rsidRPr="000855FF" w14:paraId="5D2E9713" w14:textId="77777777" w:rsidTr="004472C7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6A81" w14:textId="40A52E25" w:rsidR="00E826B5" w:rsidRPr="00E826B5" w:rsidRDefault="00E826B5" w:rsidP="00E826B5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 xml:space="preserve">osoby, posiadające świadectwo kwalifikacyjne grupy „D”, uprawniające do zajmowania się eksploatacją urządzeń, instalacji i sieci elektroenergetycznych powyżej 1 </w:t>
            </w:r>
            <w:proofErr w:type="spellStart"/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>kV</w:t>
            </w:r>
            <w:proofErr w:type="spellEnd"/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 xml:space="preserve"> na stanowisku dozoru</w:t>
            </w:r>
          </w:p>
        </w:tc>
      </w:tr>
      <w:tr w:rsidR="0000425F" w:rsidRPr="000855FF" w14:paraId="4A04AE0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118D" w14:textId="18FE7119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FF8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73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53F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25F" w:rsidRPr="000855FF" w14:paraId="1B37891F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DE4" w14:textId="4DE9F1C6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247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E74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7C1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826B5" w:rsidRPr="000855FF" w14:paraId="02BF417E" w14:textId="77777777" w:rsidTr="00E04439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604D" w14:textId="224479BB" w:rsidR="00E826B5" w:rsidRPr="00E826B5" w:rsidRDefault="00E826B5" w:rsidP="00E826B5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E826B5">
              <w:rPr>
                <w:rFonts w:ascii="Verdana" w:hAnsi="Verdana" w:cs="ArialMT"/>
                <w:b/>
                <w:sz w:val="16"/>
                <w:szCs w:val="16"/>
              </w:rPr>
              <w:t xml:space="preserve">osoby, posiadające świadectwo kwalifikacyjne grupy „E”, uprawniające do wykonywania prac na urządzeniach, instalacjach i sieciach elektroenergetycznych o napięciu powyżej 1 </w:t>
            </w:r>
            <w:proofErr w:type="spellStart"/>
            <w:r w:rsidRPr="00E826B5">
              <w:rPr>
                <w:rFonts w:ascii="Verdana" w:hAnsi="Verdana" w:cs="ArialMT"/>
                <w:b/>
                <w:sz w:val="16"/>
                <w:szCs w:val="16"/>
              </w:rPr>
              <w:t>kV</w:t>
            </w:r>
            <w:proofErr w:type="spellEnd"/>
            <w:r w:rsidRPr="00E826B5">
              <w:rPr>
                <w:rFonts w:ascii="Verdana" w:hAnsi="Verdana" w:cs="ArialMT"/>
                <w:b/>
                <w:sz w:val="16"/>
                <w:szCs w:val="16"/>
              </w:rPr>
              <w:t xml:space="preserve"> na stanowisku eksploatacji</w:t>
            </w:r>
          </w:p>
        </w:tc>
      </w:tr>
      <w:tr w:rsidR="00E826B5" w:rsidRPr="000855FF" w14:paraId="304AE02F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CB4" w14:textId="3503D655" w:rsidR="00E826B5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A1BC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8084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BEA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826B5" w:rsidRPr="000855FF" w14:paraId="2DE5363E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2131" w14:textId="2DFB9514" w:rsidR="00E826B5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3516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5021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23C" w14:textId="77777777" w:rsidR="00E826B5" w:rsidRPr="000855FF" w:rsidRDefault="00E826B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43A" w:rsidRPr="000855FF" w14:paraId="7BB001F1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F3A2" w14:textId="6E37E06D" w:rsidR="000B543A" w:rsidRPr="00E826B5" w:rsidRDefault="000B543A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4B1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C826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838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43A" w:rsidRPr="000855FF" w14:paraId="04568531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BB08" w14:textId="3A6E02AF" w:rsidR="000B543A" w:rsidRPr="00E826B5" w:rsidRDefault="000B543A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275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3018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EE65" w14:textId="77777777" w:rsidR="000B543A" w:rsidRPr="000855FF" w:rsidRDefault="000B543A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E826B5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E826B5">
      <w:pPr>
        <w:pStyle w:val="Akapitzlist"/>
        <w:spacing w:before="120" w:after="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33D9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6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B204E5A" w:rsidR="00347E8D" w:rsidRPr="000430C0" w:rsidRDefault="0000425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4F1E3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0B543A">
            <w:rPr>
              <w:rFonts w:asciiTheme="majorHAnsi" w:hAnsiTheme="majorHAnsi"/>
              <w:color w:val="000000" w:themeColor="text1"/>
              <w:sz w:val="14"/>
              <w:szCs w:val="18"/>
            </w:rPr>
            <w:t>1417</w:t>
          </w:r>
          <w:r w:rsidR="004F1E3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55137284">
    <w:abstractNumId w:val="18"/>
  </w:num>
  <w:num w:numId="2" w16cid:durableId="2055230285">
    <w:abstractNumId w:val="7"/>
  </w:num>
  <w:num w:numId="3" w16cid:durableId="870143518">
    <w:abstractNumId w:val="12"/>
  </w:num>
  <w:num w:numId="4" w16cid:durableId="7607046">
    <w:abstractNumId w:val="20"/>
  </w:num>
  <w:num w:numId="5" w16cid:durableId="1057625526">
    <w:abstractNumId w:val="18"/>
  </w:num>
  <w:num w:numId="6" w16cid:durableId="1521044537">
    <w:abstractNumId w:val="18"/>
  </w:num>
  <w:num w:numId="7" w16cid:durableId="76678836">
    <w:abstractNumId w:val="3"/>
  </w:num>
  <w:num w:numId="8" w16cid:durableId="1252156095">
    <w:abstractNumId w:val="28"/>
  </w:num>
  <w:num w:numId="9" w16cid:durableId="1372219582">
    <w:abstractNumId w:val="16"/>
  </w:num>
  <w:num w:numId="10" w16cid:durableId="144904028">
    <w:abstractNumId w:val="4"/>
  </w:num>
  <w:num w:numId="11" w16cid:durableId="251820113">
    <w:abstractNumId w:val="13"/>
  </w:num>
  <w:num w:numId="12" w16cid:durableId="416176527">
    <w:abstractNumId w:val="11"/>
  </w:num>
  <w:num w:numId="13" w16cid:durableId="1021080692">
    <w:abstractNumId w:val="27"/>
  </w:num>
  <w:num w:numId="14" w16cid:durableId="2107772733">
    <w:abstractNumId w:val="22"/>
  </w:num>
  <w:num w:numId="15" w16cid:durableId="1626617487">
    <w:abstractNumId w:val="15"/>
  </w:num>
  <w:num w:numId="16" w16cid:durableId="1457065752">
    <w:abstractNumId w:val="9"/>
  </w:num>
  <w:num w:numId="17" w16cid:durableId="240874696">
    <w:abstractNumId w:val="5"/>
  </w:num>
  <w:num w:numId="18" w16cid:durableId="2516710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1433739">
    <w:abstractNumId w:val="0"/>
  </w:num>
  <w:num w:numId="20" w16cid:durableId="987251296">
    <w:abstractNumId w:val="29"/>
  </w:num>
  <w:num w:numId="21" w16cid:durableId="2146502820">
    <w:abstractNumId w:val="1"/>
  </w:num>
  <w:num w:numId="22" w16cid:durableId="1118909329">
    <w:abstractNumId w:val="14"/>
  </w:num>
  <w:num w:numId="23" w16cid:durableId="462775496">
    <w:abstractNumId w:val="10"/>
  </w:num>
  <w:num w:numId="24" w16cid:durableId="1539928253">
    <w:abstractNumId w:val="21"/>
  </w:num>
  <w:num w:numId="25" w16cid:durableId="67045483">
    <w:abstractNumId w:val="25"/>
  </w:num>
  <w:num w:numId="26" w16cid:durableId="438379620">
    <w:abstractNumId w:val="2"/>
  </w:num>
  <w:num w:numId="27" w16cid:durableId="1561749988">
    <w:abstractNumId w:val="24"/>
  </w:num>
  <w:num w:numId="28" w16cid:durableId="1746219761">
    <w:abstractNumId w:val="23"/>
  </w:num>
  <w:num w:numId="29" w16cid:durableId="828205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70994119">
    <w:abstractNumId w:val="19"/>
  </w:num>
  <w:num w:numId="31" w16cid:durableId="371030751">
    <w:abstractNumId w:val="17"/>
  </w:num>
  <w:num w:numId="32" w16cid:durableId="1802922405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25F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543A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6AE"/>
    <w:rsid w:val="00303C67"/>
    <w:rsid w:val="00310CB3"/>
    <w:rsid w:val="00336F50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5DF1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1E39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690"/>
    <w:rsid w:val="007C67FA"/>
    <w:rsid w:val="007C7E6A"/>
    <w:rsid w:val="007D0675"/>
    <w:rsid w:val="007D1209"/>
    <w:rsid w:val="007F12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4DC8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26B5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1417_Załącznik nr 8 do SWZ.docx</dmsv2BaseFileName>
    <dmsv2BaseDisplayName xmlns="http://schemas.microsoft.com/sharepoint/v3">1417_Załącznik nr 8 do SWZ</dmsv2BaseDisplayName>
    <dmsv2SWPP2ObjectNumber xmlns="http://schemas.microsoft.com/sharepoint/v3">POST/DYS/OB/GZ/01417/2026                         </dmsv2SWPP2ObjectNumber>
    <dmsv2SWPP2SumMD5 xmlns="http://schemas.microsoft.com/sharepoint/v3">698b92ffe77cd4f1ab6d6c71958e8028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25005317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FJ3FSM7XJ42E-1649073643-21023</_dlc_DocId>
    <_dlc_DocIdUrl xmlns="a19cb1c7-c5c7-46d4-85ae-d83685407bba">
      <Url>https://swpp2.dms.gkpge.pl/sites/43/_layouts/15/DocIdRedir.aspx?ID=FJ3FSM7XJ42E-1649073643-21023</Url>
      <Description>FJ3FSM7XJ42E-1649073643-21023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19cb1c7-c5c7-46d4-85ae-d83685407bba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5B46B-ECAB-4A9E-83BA-DFEF51D3BF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57D5C-E28B-4D7E-B038-BA893E3DC607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2026-04-17T10:24:00Z</dcterms:created>
  <dcterms:modified xsi:type="dcterms:W3CDTF">2026-04-17T10:24:00Z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08a4d18a-5925-4d2d-8de7-240cc39fe465</vt:lpwstr>
  </property>
</Properties>
</file>